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70D0A" w14:textId="77777777" w:rsidR="003C5422" w:rsidRPr="0047582A" w:rsidRDefault="003C5422" w:rsidP="003C5422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  <w:u w:val="single"/>
        </w:rPr>
        <w:t>Henry JONSON</w:t>
      </w:r>
      <w:r w:rsidRPr="0047582A">
        <w:rPr>
          <w:rStyle w:val="s1"/>
        </w:rPr>
        <w:t xml:space="preserve">   </w:t>
      </w:r>
      <w:proofErr w:type="gramStart"/>
      <w:r w:rsidRPr="0047582A">
        <w:rPr>
          <w:rStyle w:val="s1"/>
        </w:rPr>
        <w:t xml:space="preserve">   (</w:t>
      </w:r>
      <w:proofErr w:type="gramEnd"/>
      <w:r w:rsidRPr="0047582A">
        <w:rPr>
          <w:rStyle w:val="s1"/>
        </w:rPr>
        <w:t>fl.1508)</w:t>
      </w:r>
    </w:p>
    <w:p w14:paraId="6C8BE896" w14:textId="77777777" w:rsidR="003C5422" w:rsidRPr="0047582A" w:rsidRDefault="003C5422" w:rsidP="003C5422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 xml:space="preserve">of Norwich. </w:t>
      </w:r>
      <w:proofErr w:type="spellStart"/>
      <w:r w:rsidRPr="0047582A">
        <w:rPr>
          <w:rStyle w:val="s1"/>
        </w:rPr>
        <w:t>Keleman</w:t>
      </w:r>
      <w:proofErr w:type="spellEnd"/>
      <w:r w:rsidRPr="0047582A">
        <w:rPr>
          <w:rStyle w:val="s1"/>
        </w:rPr>
        <w:t>.</w:t>
      </w:r>
    </w:p>
    <w:p w14:paraId="4E66A5EC" w14:textId="77777777" w:rsidR="003C5422" w:rsidRPr="0047582A" w:rsidRDefault="003C5422" w:rsidP="003C5422">
      <w:pPr>
        <w:pStyle w:val="NoSpacing"/>
        <w:tabs>
          <w:tab w:val="left" w:pos="720"/>
        </w:tabs>
        <w:rPr>
          <w:rStyle w:val="s1"/>
        </w:rPr>
      </w:pPr>
    </w:p>
    <w:p w14:paraId="52F82A12" w14:textId="77777777" w:rsidR="003C5422" w:rsidRPr="0047582A" w:rsidRDefault="003C5422" w:rsidP="003C5422">
      <w:pPr>
        <w:pStyle w:val="NoSpacing"/>
        <w:tabs>
          <w:tab w:val="left" w:pos="720"/>
        </w:tabs>
        <w:rPr>
          <w:rStyle w:val="s1"/>
        </w:rPr>
      </w:pPr>
    </w:p>
    <w:p w14:paraId="1572DE7E" w14:textId="77777777" w:rsidR="003C5422" w:rsidRPr="0047582A" w:rsidRDefault="003C5422" w:rsidP="003C5422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  <w:t>1508</w:t>
      </w:r>
      <w:r w:rsidRPr="0047582A">
        <w:rPr>
          <w:rStyle w:val="s1"/>
        </w:rPr>
        <w:tab/>
        <w:t>He made his Will.</w:t>
      </w:r>
    </w:p>
    <w:p w14:paraId="72CE351A" w14:textId="77777777" w:rsidR="003C5422" w:rsidRPr="0047582A" w:rsidRDefault="003C5422" w:rsidP="003C5422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</w:r>
      <w:r w:rsidRPr="0047582A">
        <w:rPr>
          <w:rStyle w:val="s1"/>
        </w:rPr>
        <w:tab/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84)</w:t>
      </w:r>
    </w:p>
    <w:p w14:paraId="6BD82286" w14:textId="77777777" w:rsidR="003C5422" w:rsidRPr="0047582A" w:rsidRDefault="003C5422" w:rsidP="003C5422">
      <w:pPr>
        <w:pStyle w:val="NoSpacing"/>
        <w:tabs>
          <w:tab w:val="left" w:pos="720"/>
        </w:tabs>
        <w:rPr>
          <w:rStyle w:val="s1"/>
        </w:rPr>
      </w:pPr>
    </w:p>
    <w:p w14:paraId="5DB16717" w14:textId="77777777" w:rsidR="003C5422" w:rsidRPr="0047582A" w:rsidRDefault="003C5422" w:rsidP="003C5422">
      <w:pPr>
        <w:pStyle w:val="NoSpacing"/>
        <w:tabs>
          <w:tab w:val="left" w:pos="720"/>
        </w:tabs>
        <w:rPr>
          <w:rStyle w:val="s1"/>
        </w:rPr>
      </w:pPr>
    </w:p>
    <w:p w14:paraId="79CCB34C" w14:textId="77777777" w:rsidR="003C5422" w:rsidRPr="0047582A" w:rsidRDefault="003C5422" w:rsidP="003C5422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>1 September 2021</w:t>
      </w:r>
    </w:p>
    <w:p w14:paraId="72511E2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B5487" w14:textId="77777777" w:rsidR="003C5422" w:rsidRDefault="003C5422" w:rsidP="009139A6">
      <w:r>
        <w:separator/>
      </w:r>
    </w:p>
  </w:endnote>
  <w:endnote w:type="continuationSeparator" w:id="0">
    <w:p w14:paraId="243E133B" w14:textId="77777777" w:rsidR="003C5422" w:rsidRDefault="003C54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57F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6CB4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97C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FB722" w14:textId="77777777" w:rsidR="003C5422" w:rsidRDefault="003C5422" w:rsidP="009139A6">
      <w:r>
        <w:separator/>
      </w:r>
    </w:p>
  </w:footnote>
  <w:footnote w:type="continuationSeparator" w:id="0">
    <w:p w14:paraId="41754D56" w14:textId="77777777" w:rsidR="003C5422" w:rsidRDefault="003C54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B83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1A5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497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422"/>
    <w:rsid w:val="000666E0"/>
    <w:rsid w:val="002510B7"/>
    <w:rsid w:val="003C542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CCE96"/>
  <w15:chartTrackingRefBased/>
  <w15:docId w15:val="{2D7FAD1E-6AF5-4391-B700-CD974C21E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C5422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3C5422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2021-09-16T20:15:00Z</dcterms:created>
  <dcterms:modified xsi:type="dcterms:W3CDTF">2021-09-16T20:15:00Z</dcterms:modified>
</cp:coreProperties>
</file>